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北京市大兴区黄村医院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——公共卫生专项类项目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项目申报单位（科室）：北京市大兴区黄村医院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主管部门（区直或镇）：大兴区卫生健康委员会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返聘专家专项经费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黄村医院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镇财政所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杨锦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69244148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医疗公共卫生支出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公共卫生专项类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医疗支出-劳务费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高级专家： 工作日≥21天/月时， 4200元/月；工作日＜21天/月时， 按200元/工作日计算；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中级专家：工作日≥21天/月时，3150元/月；工作日＜21天/月时， 按150元/工作日计算；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高级6人*4200*12=302400元；中级3人*3150*12=113400元；2024年预算合计415800元。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返聘专家补助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2100302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30226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劳务费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EF83162"/>
    <w:rsid w:val="13F73D10"/>
    <w:rsid w:val="16747E30"/>
    <w:rsid w:val="27EC7C5E"/>
    <w:rsid w:val="2F471EE1"/>
    <w:rsid w:val="308113CB"/>
    <w:rsid w:val="34B53ED7"/>
    <w:rsid w:val="3B261411"/>
    <w:rsid w:val="4F815F87"/>
    <w:rsid w:val="54F9326F"/>
    <w:rsid w:val="59467262"/>
    <w:rsid w:val="625005B0"/>
    <w:rsid w:val="651C2939"/>
    <w:rsid w:val="668F05D7"/>
    <w:rsid w:val="6D535020"/>
    <w:rsid w:val="702B7D02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ac</cp:lastModifiedBy>
  <cp:lastPrinted>2018-09-07T03:15:00Z</cp:lastPrinted>
  <dcterms:modified xsi:type="dcterms:W3CDTF">2024-08-21T06:29:52Z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